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44211A42" w:rsidR="00F64DF7" w:rsidRPr="00403B81" w:rsidRDefault="00A25535" w:rsidP="00F64DF7">
      <w:pPr>
        <w:rPr>
          <w:rFonts w:cs="Arial"/>
          <w:sz w:val="32"/>
          <w:szCs w:val="32"/>
        </w:rPr>
      </w:pPr>
      <w:r w:rsidRPr="00403B81">
        <w:rPr>
          <w:rFonts w:cs="Arial"/>
          <w:sz w:val="32"/>
          <w:szCs w:val="32"/>
        </w:rPr>
        <w:t>Tilbudsbrev</w:t>
      </w:r>
    </w:p>
    <w:p w14:paraId="2E3807B5" w14:textId="77777777" w:rsidR="00A25535" w:rsidRPr="00403B81" w:rsidRDefault="00A25535" w:rsidP="00F64DF7">
      <w:pPr>
        <w:rPr>
          <w:rFonts w:cs="Arial"/>
          <w:sz w:val="24"/>
        </w:rPr>
      </w:pPr>
    </w:p>
    <w:p w14:paraId="022041B7" w14:textId="63D55E53" w:rsidR="00A966B6" w:rsidRPr="00403B81" w:rsidRDefault="00F54903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4"/>
        </w:rPr>
        <w:t>Rammeavtale elektrotjenester Finnmark</w:t>
      </w:r>
    </w:p>
    <w:p w14:paraId="2A85BA56" w14:textId="5B79B3FF" w:rsidR="00A966B6" w:rsidRPr="00403B81" w:rsidRDefault="00866145" w:rsidP="00A966B6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R01845</w:t>
      </w:r>
      <w:r w:rsidR="00575AB5">
        <w:rPr>
          <w:rFonts w:cs="Arial"/>
          <w:b/>
          <w:sz w:val="22"/>
          <w:szCs w:val="22"/>
        </w:rPr>
        <w:t>/R01897</w:t>
      </w:r>
    </w:p>
    <w:p w14:paraId="55AD3FC3" w14:textId="29F2B3BA" w:rsidR="0035606B" w:rsidRPr="00403B81" w:rsidRDefault="0035606B" w:rsidP="00F64DF7">
      <w:pPr>
        <w:rPr>
          <w:rFonts w:cs="Arial"/>
          <w:sz w:val="24"/>
        </w:rPr>
      </w:pPr>
    </w:p>
    <w:p w14:paraId="300ED566" w14:textId="2A519049" w:rsidR="00A25535" w:rsidRPr="00403B81" w:rsidRDefault="00A25535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Tilbudsbekreftelse:</w:t>
      </w:r>
    </w:p>
    <w:p w14:paraId="7134730F" w14:textId="77777777" w:rsidR="00A25535" w:rsidRPr="00403B81" w:rsidRDefault="00A25535" w:rsidP="00F64DF7">
      <w:pPr>
        <w:rPr>
          <w:rFonts w:cs="Arial"/>
          <w:sz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:rsidRPr="00403B81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Tilbyders firmanavn:</w:t>
            </w:r>
          </w:p>
          <w:p w14:paraId="44CB62C9" w14:textId="6FE740AC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F03F8B" w:rsidRPr="00403B81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proofErr w:type="spellStart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Organisasjonsnr</w:t>
            </w:r>
            <w:proofErr w:type="spellEnd"/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.</w:t>
            </w:r>
          </w:p>
          <w:p w14:paraId="6B3917CB" w14:textId="08E8230F" w:rsidR="00F03F8B" w:rsidRPr="00403B81" w:rsidRDefault="00F03F8B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Pr="00403B81" w:rsidRDefault="00F03F8B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Adresse:</w:t>
            </w:r>
          </w:p>
          <w:p w14:paraId="0FFAEA7E" w14:textId="1121B7B9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Postnummer / sted:</w:t>
            </w:r>
          </w:p>
          <w:p w14:paraId="65D9D773" w14:textId="5BF2F968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Kontaktperson for tilbudet:</w:t>
            </w:r>
          </w:p>
          <w:p w14:paraId="69917885" w14:textId="07BE573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Telefon:</w:t>
            </w:r>
          </w:p>
          <w:p w14:paraId="3C39BF38" w14:textId="349A3E2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E-postadresse:</w:t>
            </w:r>
          </w:p>
          <w:p w14:paraId="1931312B" w14:textId="268ED19D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54754B82" w14:textId="77777777" w:rsidR="00F357DE" w:rsidRPr="00403B81" w:rsidRDefault="00F357DE" w:rsidP="00F64DF7">
      <w:pPr>
        <w:rPr>
          <w:rFonts w:cs="Arial"/>
          <w:sz w:val="24"/>
        </w:rPr>
      </w:pPr>
    </w:p>
    <w:p w14:paraId="61A9FBE1" w14:textId="44287303" w:rsidR="00F357DE" w:rsidRPr="00403B81" w:rsidRDefault="00F357DE" w:rsidP="00F64DF7">
      <w:pPr>
        <w:rPr>
          <w:rFonts w:cs="Arial"/>
          <w:sz w:val="22"/>
          <w:szCs w:val="22"/>
        </w:rPr>
      </w:pPr>
      <w:r w:rsidRPr="00403B81">
        <w:rPr>
          <w:rFonts w:cs="Arial"/>
          <w:sz w:val="22"/>
          <w:szCs w:val="22"/>
        </w:rPr>
        <w:t>Vi inngir med dette tilbud i ovennevnte konkurranse og bekrefter at vi vedstår oss tilbudet til utløpet av ve</w:t>
      </w:r>
      <w:r w:rsidR="00817370" w:rsidRPr="00403B81">
        <w:rPr>
          <w:rFonts w:cs="Arial"/>
          <w:sz w:val="22"/>
          <w:szCs w:val="22"/>
        </w:rPr>
        <w:t>d</w:t>
      </w:r>
      <w:r w:rsidRPr="00403B81">
        <w:rPr>
          <w:rFonts w:cs="Arial"/>
          <w:sz w:val="22"/>
          <w:szCs w:val="22"/>
        </w:rPr>
        <w:t xml:space="preserve">ståelsesfristen oppgitt i konkurransegrunnlaget. </w:t>
      </w:r>
    </w:p>
    <w:p w14:paraId="7CFA2B2B" w14:textId="226040FD" w:rsidR="00AC1E41" w:rsidRPr="00403B81" w:rsidRDefault="00F357DE" w:rsidP="00F64DF7">
      <w:pPr>
        <w:rPr>
          <w:rFonts w:cs="Arial"/>
          <w:sz w:val="24"/>
        </w:rPr>
      </w:pPr>
      <w:r w:rsidRPr="00403B81">
        <w:rPr>
          <w:rFonts w:cs="Arial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RPr="00403B81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3FD401B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Navn:</w:t>
            </w:r>
          </w:p>
          <w:p w14:paraId="478224D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  <w:tr w:rsidR="00A25535" w:rsidRPr="00403B81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403B81" w:rsidRDefault="00A25535">
            <w:pPr>
              <w:rPr>
                <w:rFonts w:cs="Arial"/>
                <w:b/>
                <w:sz w:val="20"/>
                <w:szCs w:val="20"/>
                <w:lang w:eastAsia="en-US"/>
              </w:rPr>
            </w:pPr>
            <w:r w:rsidRPr="00403B81">
              <w:rPr>
                <w:rFonts w:cs="Arial"/>
                <w:b/>
                <w:sz w:val="20"/>
                <w:szCs w:val="20"/>
                <w:lang w:eastAsia="en-US"/>
              </w:rPr>
              <w:t>Signatur:</w:t>
            </w:r>
          </w:p>
          <w:p w14:paraId="0AF83F0C" w14:textId="030B5F15" w:rsidR="00A25535" w:rsidRPr="00403B81" w:rsidRDefault="00A25535">
            <w:pPr>
              <w:rPr>
                <w:rFonts w:cs="Arial"/>
                <w:sz w:val="16"/>
                <w:szCs w:val="16"/>
                <w:lang w:eastAsia="en-US"/>
              </w:rPr>
            </w:pPr>
            <w:r w:rsidRPr="00403B81">
              <w:rPr>
                <w:rFonts w:cs="Arial"/>
                <w:sz w:val="16"/>
                <w:szCs w:val="16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  <w:p w14:paraId="7A97DED5" w14:textId="77777777" w:rsidR="00A25535" w:rsidRPr="00403B81" w:rsidRDefault="00A25535">
            <w:pPr>
              <w:rPr>
                <w:rFonts w:cs="Arial"/>
                <w:sz w:val="16"/>
                <w:szCs w:val="22"/>
                <w:lang w:eastAsia="en-US"/>
              </w:rPr>
            </w:pPr>
          </w:p>
        </w:tc>
      </w:tr>
    </w:tbl>
    <w:p w14:paraId="0451C47D" w14:textId="77777777" w:rsidR="00ED070A" w:rsidRPr="00403B81" w:rsidRDefault="00ED070A" w:rsidP="00DC57BB">
      <w:pPr>
        <w:pStyle w:val="Listeavsnitt"/>
        <w:ind w:left="360"/>
        <w:rPr>
          <w:rFonts w:cs="Arial"/>
          <w:sz w:val="24"/>
        </w:rPr>
      </w:pPr>
    </w:p>
    <w:p w14:paraId="6540A662" w14:textId="77777777" w:rsidR="00403B81" w:rsidRDefault="00403B81" w:rsidP="00403B81">
      <w:pPr>
        <w:rPr>
          <w:rFonts w:cs="Arial"/>
          <w:sz w:val="24"/>
        </w:rPr>
      </w:pPr>
    </w:p>
    <w:p w14:paraId="222FCB81" w14:textId="55B56EE4" w:rsidR="00F45270" w:rsidRPr="00403B81" w:rsidRDefault="00F45270" w:rsidP="00403B81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lastRenderedPageBreak/>
        <w:t>Avvik og forbehold til konkurransegrunnlaget</w:t>
      </w:r>
    </w:p>
    <w:p w14:paraId="1E9EE6F6" w14:textId="77777777" w:rsidR="00F45270" w:rsidRPr="00403B81" w:rsidRDefault="00F45270" w:rsidP="00F45270">
      <w:pPr>
        <w:rPr>
          <w:rFonts w:cs="Arial"/>
          <w:sz w:val="24"/>
        </w:rPr>
      </w:pPr>
    </w:p>
    <w:p w14:paraId="510F2FB3" w14:textId="77777777" w:rsidR="00F45270" w:rsidRPr="00403B81" w:rsidRDefault="00000000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Leverandør har ingen avvik/forbehold til konkurransegrunnlaget. </w:t>
      </w:r>
    </w:p>
    <w:p w14:paraId="4EA5D90B" w14:textId="77777777" w:rsidR="00F45270" w:rsidRPr="00403B81" w:rsidRDefault="00000000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>Leverandør følgende avvik/forbehold til konkurransegrunnlaget (Fyll inn i tabellen under):</w:t>
      </w:r>
    </w:p>
    <w:p w14:paraId="4B844DDE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403B81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Konsekvenser for ytelsen (pris, risiko, fremdrift mv.)</w:t>
            </w:r>
          </w:p>
        </w:tc>
      </w:tr>
      <w:tr w:rsidR="00F45270" w:rsidRPr="00403B81" w14:paraId="0CECD2BF" w14:textId="77777777" w:rsidTr="00F45270">
        <w:tc>
          <w:tcPr>
            <w:tcW w:w="2268" w:type="dxa"/>
          </w:tcPr>
          <w:p w14:paraId="7557228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2AD42EE5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2917D44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12381791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7934B006" w14:textId="77777777" w:rsidTr="00F45270">
        <w:tc>
          <w:tcPr>
            <w:tcW w:w="2268" w:type="dxa"/>
          </w:tcPr>
          <w:p w14:paraId="745D9E49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468E3980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940BB6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361C7A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167508FE" w14:textId="77777777" w:rsidTr="00F45270">
        <w:tc>
          <w:tcPr>
            <w:tcW w:w="2268" w:type="dxa"/>
          </w:tcPr>
          <w:p w14:paraId="7551C106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5C670448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771C16C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0BA36562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  <w:tr w:rsidR="00F45270" w:rsidRPr="00403B81" w14:paraId="00F78D5F" w14:textId="77777777" w:rsidTr="00F45270">
        <w:tc>
          <w:tcPr>
            <w:tcW w:w="2268" w:type="dxa"/>
          </w:tcPr>
          <w:p w14:paraId="22E6A814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17" w:type="dxa"/>
          </w:tcPr>
          <w:p w14:paraId="05CADCC3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413" w:type="dxa"/>
          </w:tcPr>
          <w:p w14:paraId="5283E1F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  <w:tc>
          <w:tcPr>
            <w:tcW w:w="2347" w:type="dxa"/>
          </w:tcPr>
          <w:p w14:paraId="28813C6B" w14:textId="77777777" w:rsidR="00F45270" w:rsidRPr="00403B81" w:rsidRDefault="00F45270">
            <w:pPr>
              <w:rPr>
                <w:rFonts w:cs="Arial"/>
                <w:sz w:val="16"/>
                <w:szCs w:val="22"/>
              </w:rPr>
            </w:pPr>
          </w:p>
        </w:tc>
      </w:tr>
    </w:tbl>
    <w:p w14:paraId="67C288BA" w14:textId="77777777" w:rsidR="00F45270" w:rsidRPr="00403B81" w:rsidRDefault="00F45270" w:rsidP="00F64DF7">
      <w:pPr>
        <w:rPr>
          <w:rFonts w:cs="Arial"/>
          <w:sz w:val="24"/>
        </w:rPr>
      </w:pPr>
    </w:p>
    <w:p w14:paraId="5C5F95E3" w14:textId="77777777" w:rsidR="00F45270" w:rsidRPr="00403B81" w:rsidRDefault="00F45270" w:rsidP="00F45270">
      <w:pPr>
        <w:pStyle w:val="Listeavsnitt"/>
        <w:numPr>
          <w:ilvl w:val="0"/>
          <w:numId w:val="10"/>
        </w:numPr>
        <w:rPr>
          <w:rFonts w:cs="Arial"/>
          <w:sz w:val="24"/>
        </w:rPr>
      </w:pPr>
      <w:r w:rsidRPr="00403B81">
        <w:rPr>
          <w:rFonts w:cs="Arial"/>
          <w:sz w:val="24"/>
        </w:rPr>
        <w:t>Taushetspliktige opplysninger og egenerklæring om bortfall av taushetsplikt</w:t>
      </w:r>
    </w:p>
    <w:p w14:paraId="5A0612EF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59AE5183" w14:textId="77777777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>SETT ETT KRYSS:</w:t>
      </w:r>
    </w:p>
    <w:p w14:paraId="5471A323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488DBF19" w14:textId="5785B666" w:rsidR="00F45270" w:rsidRPr="00403B81" w:rsidRDefault="00000000" w:rsidP="00F45270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ingen opplysninger som er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13.</w:t>
      </w:r>
    </w:p>
    <w:p w14:paraId="00E9091D" w14:textId="6AA8D979" w:rsidR="00F45270" w:rsidRPr="00403B81" w:rsidRDefault="00000000" w:rsidP="00AC1E41">
      <w:pPr>
        <w:ind w:left="720" w:hanging="720"/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403B81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45270" w:rsidRPr="00403B81">
        <w:rPr>
          <w:rFonts w:cs="Arial"/>
          <w:sz w:val="20"/>
          <w:szCs w:val="20"/>
        </w:rPr>
        <w:tab/>
        <w:t xml:space="preserve">Tilbudet inneholder følgende taushetspliktige opplysninger som skal være unntatt fra innsyn etter </w:t>
      </w:r>
      <w:proofErr w:type="spellStart"/>
      <w:r w:rsidR="00F45270" w:rsidRPr="00403B81">
        <w:rPr>
          <w:rFonts w:cs="Arial"/>
          <w:sz w:val="20"/>
          <w:szCs w:val="20"/>
        </w:rPr>
        <w:t>offentleglova</w:t>
      </w:r>
      <w:proofErr w:type="spellEnd"/>
      <w:r w:rsidR="00F45270" w:rsidRPr="00403B81">
        <w:rPr>
          <w:rFonts w:cs="Arial"/>
          <w:sz w:val="20"/>
          <w:szCs w:val="20"/>
        </w:rPr>
        <w:t xml:space="preserve"> § 13*:</w:t>
      </w:r>
    </w:p>
    <w:p w14:paraId="36114320" w14:textId="0F79F326" w:rsidR="00F45270" w:rsidRPr="00403B81" w:rsidRDefault="00F45270" w:rsidP="00F45270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F45270" w:rsidRPr="00403B81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Ref.nr i </w:t>
            </w:r>
            <w:r w:rsidRPr="00403B81">
              <w:rPr>
                <w:rFonts w:cs="Arial"/>
                <w:b/>
                <w:sz w:val="16"/>
                <w:szCs w:val="22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403B81" w:rsidRDefault="00F45270">
            <w:pPr>
              <w:rPr>
                <w:rFonts w:cs="Arial"/>
                <w:b/>
                <w:sz w:val="16"/>
                <w:szCs w:val="22"/>
              </w:rPr>
            </w:pPr>
            <w:r w:rsidRPr="00403B81">
              <w:rPr>
                <w:rFonts w:cs="Arial"/>
                <w:b/>
                <w:sz w:val="16"/>
                <w:szCs w:val="22"/>
              </w:rPr>
              <w:t xml:space="preserve">Begrunnelse for at det skal nektes innsyn i disse </w:t>
            </w:r>
          </w:p>
        </w:tc>
      </w:tr>
      <w:tr w:rsidR="00F45270" w:rsidRPr="00403B81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F45270" w:rsidRPr="00403B81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403B81" w:rsidRDefault="00F45270">
            <w:pPr>
              <w:pStyle w:val="Brdtekst"/>
              <w:jc w:val="left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</w:tbl>
    <w:p w14:paraId="48CB81A1" w14:textId="77777777" w:rsidR="00F45270" w:rsidRPr="00403B81" w:rsidRDefault="00F45270" w:rsidP="00F45270">
      <w:pPr>
        <w:rPr>
          <w:rFonts w:cs="Arial"/>
          <w:sz w:val="16"/>
          <w:szCs w:val="22"/>
        </w:rPr>
      </w:pPr>
    </w:p>
    <w:p w14:paraId="2373D49B" w14:textId="0E61BB12" w:rsidR="005A54F6" w:rsidRPr="00403B81" w:rsidRDefault="00F45270" w:rsidP="001835B6">
      <w:pPr>
        <w:rPr>
          <w:rFonts w:cs="Arial"/>
          <w:sz w:val="16"/>
          <w:szCs w:val="22"/>
        </w:rPr>
      </w:pPr>
      <w:r w:rsidRPr="00403B81">
        <w:rPr>
          <w:rFonts w:cs="Arial"/>
          <w:sz w:val="16"/>
          <w:szCs w:val="22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403B81">
        <w:rPr>
          <w:rFonts w:cs="Arial"/>
          <w:sz w:val="16"/>
          <w:szCs w:val="22"/>
        </w:rPr>
        <w:t>offentleglova</w:t>
      </w:r>
      <w:proofErr w:type="spellEnd"/>
      <w:r w:rsidRPr="00403B81">
        <w:rPr>
          <w:rFonts w:cs="Arial"/>
          <w:sz w:val="16"/>
          <w:szCs w:val="22"/>
        </w:rPr>
        <w:t xml:space="preserve"> § 29.</w:t>
      </w:r>
    </w:p>
    <w:sectPr w:rsidR="005A54F6" w:rsidRPr="00403B81" w:rsidSect="00443B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2B045" w14:textId="77777777" w:rsidR="00A15505" w:rsidRDefault="00A15505">
      <w:r>
        <w:separator/>
      </w:r>
    </w:p>
  </w:endnote>
  <w:endnote w:type="continuationSeparator" w:id="0">
    <w:p w14:paraId="45D7DEEF" w14:textId="77777777" w:rsidR="00A15505" w:rsidRDefault="00A15505">
      <w:r>
        <w:continuationSeparator/>
      </w:r>
    </w:p>
  </w:endnote>
  <w:endnote w:type="continuationNotice" w:id="1">
    <w:p w14:paraId="0BAFE43A" w14:textId="77777777" w:rsidR="00A15505" w:rsidRDefault="00A155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C9FB" w14:textId="77777777" w:rsidR="00575AB5" w:rsidRDefault="00575AB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85F44" w14:textId="77777777" w:rsidR="00575AB5" w:rsidRDefault="00575AB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ECBC" w14:textId="77777777" w:rsidR="00575AB5" w:rsidRDefault="00575AB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1971F" w14:textId="77777777" w:rsidR="00A15505" w:rsidRDefault="00A15505">
      <w:r>
        <w:separator/>
      </w:r>
    </w:p>
  </w:footnote>
  <w:footnote w:type="continuationSeparator" w:id="0">
    <w:p w14:paraId="32BDB902" w14:textId="77777777" w:rsidR="00A15505" w:rsidRDefault="00A15505">
      <w:r>
        <w:continuationSeparator/>
      </w:r>
    </w:p>
  </w:footnote>
  <w:footnote w:type="continuationNotice" w:id="1">
    <w:p w14:paraId="5240D989" w14:textId="77777777" w:rsidR="00A15505" w:rsidRDefault="00A1550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B466F" w14:textId="77777777" w:rsidR="00575AB5" w:rsidRDefault="00575AB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427208D9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  <w:r w:rsidR="001A0681">
      <w:t>Sak 2025/</w:t>
    </w:r>
    <w:r w:rsidR="001E3FF3">
      <w:t>xxx</w: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7"/>
  </w:num>
  <w:num w:numId="6" w16cid:durableId="1093667424">
    <w:abstractNumId w:val="8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6292B"/>
    <w:rsid w:val="0006409A"/>
    <w:rsid w:val="00074163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0681"/>
    <w:rsid w:val="001A39A2"/>
    <w:rsid w:val="001B4EE4"/>
    <w:rsid w:val="001C39D2"/>
    <w:rsid w:val="001C416B"/>
    <w:rsid w:val="001C45FA"/>
    <w:rsid w:val="001D3AD7"/>
    <w:rsid w:val="001E3FF3"/>
    <w:rsid w:val="001E5137"/>
    <w:rsid w:val="001E7C6E"/>
    <w:rsid w:val="00207E7D"/>
    <w:rsid w:val="00216075"/>
    <w:rsid w:val="00217070"/>
    <w:rsid w:val="0023422D"/>
    <w:rsid w:val="002668A4"/>
    <w:rsid w:val="00274365"/>
    <w:rsid w:val="00295AD1"/>
    <w:rsid w:val="002A4BD6"/>
    <w:rsid w:val="002A57D3"/>
    <w:rsid w:val="002A7970"/>
    <w:rsid w:val="002B00BD"/>
    <w:rsid w:val="002B252E"/>
    <w:rsid w:val="002B52A6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F0723"/>
    <w:rsid w:val="00403B81"/>
    <w:rsid w:val="00413CB7"/>
    <w:rsid w:val="00420FAC"/>
    <w:rsid w:val="0042130F"/>
    <w:rsid w:val="00422652"/>
    <w:rsid w:val="00424293"/>
    <w:rsid w:val="00431A70"/>
    <w:rsid w:val="0043696F"/>
    <w:rsid w:val="00443BB5"/>
    <w:rsid w:val="00446C28"/>
    <w:rsid w:val="004608B9"/>
    <w:rsid w:val="00465767"/>
    <w:rsid w:val="00471E1E"/>
    <w:rsid w:val="004720FC"/>
    <w:rsid w:val="004729A5"/>
    <w:rsid w:val="004B579C"/>
    <w:rsid w:val="004C0B7C"/>
    <w:rsid w:val="004D1402"/>
    <w:rsid w:val="004D7A5A"/>
    <w:rsid w:val="004F027B"/>
    <w:rsid w:val="004F4E18"/>
    <w:rsid w:val="004F6869"/>
    <w:rsid w:val="00501667"/>
    <w:rsid w:val="00516C57"/>
    <w:rsid w:val="00522156"/>
    <w:rsid w:val="00522E4D"/>
    <w:rsid w:val="00530E8C"/>
    <w:rsid w:val="00532DD9"/>
    <w:rsid w:val="00554DCD"/>
    <w:rsid w:val="00575AB5"/>
    <w:rsid w:val="00595B3E"/>
    <w:rsid w:val="00596F54"/>
    <w:rsid w:val="005A54F6"/>
    <w:rsid w:val="005B7B9E"/>
    <w:rsid w:val="005B7D54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A693B"/>
    <w:rsid w:val="006B7263"/>
    <w:rsid w:val="006C2F3D"/>
    <w:rsid w:val="006C3D35"/>
    <w:rsid w:val="006C5AC5"/>
    <w:rsid w:val="006D250D"/>
    <w:rsid w:val="006D5F23"/>
    <w:rsid w:val="006E41C5"/>
    <w:rsid w:val="006F292D"/>
    <w:rsid w:val="00735986"/>
    <w:rsid w:val="007404BA"/>
    <w:rsid w:val="007477B9"/>
    <w:rsid w:val="00766191"/>
    <w:rsid w:val="007674E2"/>
    <w:rsid w:val="00770C16"/>
    <w:rsid w:val="00772F46"/>
    <w:rsid w:val="007840FA"/>
    <w:rsid w:val="00790ACF"/>
    <w:rsid w:val="00793AD9"/>
    <w:rsid w:val="00794BAE"/>
    <w:rsid w:val="007A17B8"/>
    <w:rsid w:val="007B00A7"/>
    <w:rsid w:val="007B6017"/>
    <w:rsid w:val="007C038E"/>
    <w:rsid w:val="007C1844"/>
    <w:rsid w:val="007C5E28"/>
    <w:rsid w:val="007D19A9"/>
    <w:rsid w:val="007D4414"/>
    <w:rsid w:val="007D4668"/>
    <w:rsid w:val="007D4FAF"/>
    <w:rsid w:val="007E0667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6145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03AA2"/>
    <w:rsid w:val="00910C25"/>
    <w:rsid w:val="00917F30"/>
    <w:rsid w:val="009213C9"/>
    <w:rsid w:val="00923DD6"/>
    <w:rsid w:val="00924BBB"/>
    <w:rsid w:val="00940D39"/>
    <w:rsid w:val="00942B66"/>
    <w:rsid w:val="00971592"/>
    <w:rsid w:val="00976DED"/>
    <w:rsid w:val="00982250"/>
    <w:rsid w:val="00985921"/>
    <w:rsid w:val="009E11D0"/>
    <w:rsid w:val="009E65C8"/>
    <w:rsid w:val="009F3863"/>
    <w:rsid w:val="00A029A8"/>
    <w:rsid w:val="00A15505"/>
    <w:rsid w:val="00A20EB4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C1E41"/>
    <w:rsid w:val="00AE4E7E"/>
    <w:rsid w:val="00AF1FE4"/>
    <w:rsid w:val="00B02EEB"/>
    <w:rsid w:val="00B07E55"/>
    <w:rsid w:val="00B105CD"/>
    <w:rsid w:val="00B11280"/>
    <w:rsid w:val="00B25EA7"/>
    <w:rsid w:val="00B4478A"/>
    <w:rsid w:val="00B576E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317FA"/>
    <w:rsid w:val="00C5291A"/>
    <w:rsid w:val="00C54EC8"/>
    <w:rsid w:val="00C6040F"/>
    <w:rsid w:val="00C64384"/>
    <w:rsid w:val="00C746F1"/>
    <w:rsid w:val="00C768CF"/>
    <w:rsid w:val="00C86CCD"/>
    <w:rsid w:val="00C93DBA"/>
    <w:rsid w:val="00CC24C2"/>
    <w:rsid w:val="00CD7B31"/>
    <w:rsid w:val="00CE2024"/>
    <w:rsid w:val="00CF0CD3"/>
    <w:rsid w:val="00CF18BD"/>
    <w:rsid w:val="00CF60AD"/>
    <w:rsid w:val="00D04625"/>
    <w:rsid w:val="00D04DF9"/>
    <w:rsid w:val="00D47711"/>
    <w:rsid w:val="00D5535F"/>
    <w:rsid w:val="00D5798B"/>
    <w:rsid w:val="00D6697D"/>
    <w:rsid w:val="00D67062"/>
    <w:rsid w:val="00D80A3D"/>
    <w:rsid w:val="00D9433C"/>
    <w:rsid w:val="00D94AD7"/>
    <w:rsid w:val="00D96F8D"/>
    <w:rsid w:val="00DA684A"/>
    <w:rsid w:val="00DC33AD"/>
    <w:rsid w:val="00DC3B74"/>
    <w:rsid w:val="00DC57BB"/>
    <w:rsid w:val="00DD4524"/>
    <w:rsid w:val="00DE3910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D070A"/>
    <w:rsid w:val="00ED7033"/>
    <w:rsid w:val="00F03F8B"/>
    <w:rsid w:val="00F13587"/>
    <w:rsid w:val="00F166EF"/>
    <w:rsid w:val="00F20503"/>
    <w:rsid w:val="00F357DE"/>
    <w:rsid w:val="00F43290"/>
    <w:rsid w:val="00F45270"/>
    <w:rsid w:val="00F52FC6"/>
    <w:rsid w:val="00F54903"/>
    <w:rsid w:val="00F64DF7"/>
    <w:rsid w:val="00F769A5"/>
    <w:rsid w:val="00F8546C"/>
    <w:rsid w:val="00FB35CF"/>
    <w:rsid w:val="00FC597E"/>
    <w:rsid w:val="00FD0E99"/>
    <w:rsid w:val="00FF51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99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0674">
          <w:marLeft w:val="0"/>
          <w:marRight w:val="6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8F8060511F4478A164CB56407B3B5" ma:contentTypeVersion="5" ma:contentTypeDescription="Opprett et nytt dokument." ma:contentTypeScope="" ma:versionID="4037779d743754afbd4bc5abdac6b71f">
  <xsd:schema xmlns:xsd="http://www.w3.org/2001/XMLSchema" xmlns:xs="http://www.w3.org/2001/XMLSchema" xmlns:p="http://schemas.microsoft.com/office/2006/metadata/properties" xmlns:ns2="7e9ed144-07ec-4409-ae92-cd3838737cf2" targetNamespace="http://schemas.microsoft.com/office/2006/metadata/properties" ma:root="true" ma:fieldsID="20c64322263351a54f0887ead9bdfaff" ns2:_="">
    <xsd:import namespace="7e9ed144-07ec-4409-ae92-cd3838737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d144-07ec-4409-ae92-cd3838737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38d2ebd8-4272-44b2-b191-82a8755dd6ed"/>
  </ds:schemaRefs>
</ds:datastoreItem>
</file>

<file path=customXml/itemProps2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16ECB-E4A2-45FF-AC2E-852D21ECF8DA}"/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9</TotalTime>
  <Pages>2</Pages>
  <Words>251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Riise, Birgitte Sande</cp:lastModifiedBy>
  <cp:revision>7</cp:revision>
  <cp:lastPrinted>2011-03-21T16:10:00Z</cp:lastPrinted>
  <dcterms:created xsi:type="dcterms:W3CDTF">2025-08-07T12:35:00Z</dcterms:created>
  <dcterms:modified xsi:type="dcterms:W3CDTF">2025-10-19T09:08:00Z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0x010100F9E8F8060511F4478A164CB56407B3B5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